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3905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PATRYK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(fl.1460)</w:t>
      </w:r>
    </w:p>
    <w:p w14:paraId="79864450" w14:textId="413736B1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Southampton. </w:t>
      </w:r>
      <w:r>
        <w:rPr>
          <w:rFonts w:ascii="Times New Roman" w:hAnsi="Times New Roman" w:cs="Times New Roman"/>
          <w:sz w:val="24"/>
          <w:szCs w:val="24"/>
        </w:rPr>
        <w:t>Merchant.</w:t>
      </w:r>
    </w:p>
    <w:p w14:paraId="2EF7A68D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D41DE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4C8E7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Peter Lovekyn(q.v.) brought a paint of maintenance against him and ten</w:t>
      </w:r>
    </w:p>
    <w:p w14:paraId="36EC0515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others.      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78BD531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E751E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5FE235" w14:textId="77777777" w:rsidR="00866857" w:rsidRDefault="00866857" w:rsidP="00866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2022</w:t>
      </w:r>
    </w:p>
    <w:p w14:paraId="2BD5F09B" w14:textId="4975CAB8" w:rsidR="00BA00AB" w:rsidRPr="0086685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66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A7EC" w14:textId="77777777" w:rsidR="00866857" w:rsidRDefault="00866857" w:rsidP="009139A6">
      <w:r>
        <w:separator/>
      </w:r>
    </w:p>
  </w:endnote>
  <w:endnote w:type="continuationSeparator" w:id="0">
    <w:p w14:paraId="6FB4142E" w14:textId="77777777" w:rsidR="00866857" w:rsidRDefault="008668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0B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084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5D5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2726" w14:textId="77777777" w:rsidR="00866857" w:rsidRDefault="00866857" w:rsidP="009139A6">
      <w:r>
        <w:separator/>
      </w:r>
    </w:p>
  </w:footnote>
  <w:footnote w:type="continuationSeparator" w:id="0">
    <w:p w14:paraId="289E0906" w14:textId="77777777" w:rsidR="00866857" w:rsidRDefault="008668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4C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22C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2C0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57"/>
    <w:rsid w:val="000666E0"/>
    <w:rsid w:val="002510B7"/>
    <w:rsid w:val="005C130B"/>
    <w:rsid w:val="00826F5C"/>
    <w:rsid w:val="0086685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E705"/>
  <w15:chartTrackingRefBased/>
  <w15:docId w15:val="{45693E87-EA0F-42B7-8B5B-058710A5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68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2022-10-16T18:40:00Z</dcterms:created>
  <dcterms:modified xsi:type="dcterms:W3CDTF">2022-10-16T18:42:00Z</dcterms:modified>
</cp:coreProperties>
</file>